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11" w:rsidRPr="00F6046D" w:rsidRDefault="0078022F" w:rsidP="00C11411">
      <w:pPr>
        <w:bidi/>
        <w:jc w:val="center"/>
        <w:rPr>
          <w:rFonts w:cs="B Titr"/>
          <w:color w:val="943634" w:themeColor="accent2" w:themeShade="BF"/>
          <w:spacing w:val="-4"/>
          <w:szCs w:val="24"/>
          <w:vertAlign w:val="superscript"/>
          <w:rtl/>
        </w:rPr>
      </w:pPr>
      <w:bookmarkStart w:id="0" w:name="_GoBack"/>
      <w:bookmarkEnd w:id="0"/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شرايط اختصاصي امور سرويس</w:t>
      </w:r>
      <w:r w:rsidRPr="00F6046D">
        <w:rPr>
          <w:rFonts w:cs="B Titr" w:hint="cs"/>
          <w:color w:val="943634" w:themeColor="accent2" w:themeShade="BF"/>
          <w:spacing w:val="-100"/>
          <w:szCs w:val="24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هاي آمد و رفت كاركنان</w:t>
      </w:r>
      <w:r w:rsidR="00C11411"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مرکزآموزشی درمانی حضرت فاطمه</w:t>
      </w:r>
      <w:r w:rsidRPr="00F6046D">
        <w:rPr>
          <w:rFonts w:cs="B Titr" w:hint="cs"/>
          <w:color w:val="943634" w:themeColor="accent2" w:themeShade="BF"/>
          <w:spacing w:val="-4"/>
          <w:szCs w:val="24"/>
          <w:vertAlign w:val="superscript"/>
          <w:rtl/>
        </w:rPr>
        <w:t>(س )</w:t>
      </w:r>
    </w:p>
    <w:p w:rsidR="00F55FAA" w:rsidRDefault="0078022F" w:rsidP="00FE42E5">
      <w:pPr>
        <w:bidi/>
        <w:jc w:val="center"/>
        <w:rPr>
          <w:rFonts w:cs="B Titr"/>
          <w:color w:val="943634" w:themeColor="accent2" w:themeShade="BF"/>
          <w:spacing w:val="-4"/>
          <w:szCs w:val="24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vertAlign w:val="superscript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دانشگاه علوم پزشكي و خدمات بهداشتي درماني ایران </w:t>
      </w:r>
    </w:p>
    <w:p w:rsidR="0078022F" w:rsidRPr="00F6046D" w:rsidRDefault="0078022F" w:rsidP="00384F7C">
      <w:pPr>
        <w:bidi/>
        <w:jc w:val="center"/>
        <w:rPr>
          <w:rFonts w:cs="B Titr"/>
          <w:color w:val="943634" w:themeColor="accent2" w:themeShade="BF"/>
          <w:spacing w:val="-4"/>
          <w:szCs w:val="24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سال </w:t>
      </w:r>
      <w:r w:rsidR="00384F7C">
        <w:rPr>
          <w:rFonts w:cs="B Titr" w:hint="cs"/>
          <w:color w:val="943634" w:themeColor="accent2" w:themeShade="BF"/>
          <w:spacing w:val="-4"/>
          <w:szCs w:val="24"/>
          <w:rtl/>
        </w:rPr>
        <w:t>1402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 </w:t>
      </w:r>
    </w:p>
    <w:p w:rsidR="00EA7BC8" w:rsidRPr="00F6046D" w:rsidRDefault="00EA7BC8" w:rsidP="0078022F">
      <w:pPr>
        <w:tabs>
          <w:tab w:val="num" w:pos="595"/>
        </w:tabs>
        <w:bidi/>
        <w:ind w:right="142"/>
        <w:jc w:val="lowKashida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</w:p>
    <w:p w:rsidR="000742B7" w:rsidRPr="00F6046D" w:rsidRDefault="000742B7" w:rsidP="00901C1A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1-</w:t>
      </w:r>
      <w:r w:rsid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شركت طرف قرارداد مي‌بايست حركت سرويس‌هاي اياب و ذهاب كاركنان را از مبد</w:t>
      </w:r>
      <w:r w:rsidRPr="00F6046D">
        <w:rPr>
          <w:rFonts w:cs="B Nazanin" w:hint="cs"/>
          <w:b/>
          <w:spacing w:val="-4"/>
          <w:szCs w:val="24"/>
          <w:rtl/>
        </w:rPr>
        <w:t xml:space="preserve">ا </w:t>
      </w:r>
      <w:r w:rsidRPr="00F6046D">
        <w:rPr>
          <w:rFonts w:cs="B Nazanin"/>
          <w:b/>
          <w:spacing w:val="-4"/>
          <w:szCs w:val="24"/>
          <w:rtl/>
        </w:rPr>
        <w:t xml:space="preserve">مسيرهاي تعيين شده طوري تنظيم نمايد كه كاركنان </w:t>
      </w:r>
      <w:r w:rsidRPr="00F6046D">
        <w:rPr>
          <w:rFonts w:cs="B Nazanin"/>
          <w:b/>
          <w:color w:val="C00000"/>
          <w:spacing w:val="-4"/>
          <w:szCs w:val="24"/>
          <w:rtl/>
        </w:rPr>
        <w:t>حداكثر تا</w:t>
      </w:r>
      <w:r w:rsidRPr="00F6046D">
        <w:rPr>
          <w:rFonts w:cs="B Nazanin"/>
          <w:b/>
          <w:spacing w:val="-4"/>
          <w:szCs w:val="24"/>
          <w:rtl/>
        </w:rPr>
        <w:t xml:space="preserve"> ساعت شروع شیفت کاری در محل كار حضور داشته باشند(ساعت شروع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کاری بدین شرح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شیفت صبح ساعت7 شیفت عصر ساعت13 و شیفت شب ساعت</w:t>
      </w:r>
      <w:r w:rsidRPr="00F6046D">
        <w:rPr>
          <w:rFonts w:cs="B Nazanin" w:hint="cs"/>
          <w:b/>
          <w:spacing w:val="-4"/>
          <w:szCs w:val="24"/>
          <w:rtl/>
        </w:rPr>
        <w:t>19</w:t>
      </w:r>
      <w:r w:rsidRPr="00F6046D">
        <w:rPr>
          <w:rFonts w:cs="B Nazanin"/>
          <w:b/>
          <w:spacing w:val="-4"/>
          <w:szCs w:val="24"/>
          <w:rtl/>
        </w:rPr>
        <w:t>). ضمناً ساعت برگشت سرويس‌ها از مرکز نیز بر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اساس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مختلف، متفاوت بوده و بدین شرح 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باشد:(خروج ظهر ساعت</w:t>
      </w:r>
      <w:r w:rsidRPr="00F6046D">
        <w:rPr>
          <w:rFonts w:cs="B Nazanin" w:hint="cs"/>
          <w:b/>
          <w:spacing w:val="-4"/>
          <w:szCs w:val="24"/>
          <w:rtl/>
        </w:rPr>
        <w:t xml:space="preserve"> 15</w:t>
      </w:r>
      <w:r w:rsidRPr="00F6046D">
        <w:rPr>
          <w:rFonts w:cs="B Nazanin"/>
          <w:b/>
          <w:spacing w:val="-4"/>
          <w:szCs w:val="24"/>
        </w:rPr>
        <w:t>:</w:t>
      </w:r>
      <w:r w:rsidRPr="00F6046D">
        <w:rPr>
          <w:rFonts w:cs="B Nazanin"/>
          <w:b/>
          <w:spacing w:val="-4"/>
          <w:szCs w:val="24"/>
          <w:rtl/>
        </w:rPr>
        <w:t>14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خروج عصر ساعت20)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تعيين ساعات رفت و برگشت در ايام ويژه مانند ماه مبارك رمض</w:t>
      </w:r>
      <w:r w:rsidR="00F6046D">
        <w:rPr>
          <w:rFonts w:cs="B Nazanin" w:hint="cs"/>
          <w:b/>
          <w:spacing w:val="-4"/>
          <w:szCs w:val="24"/>
          <w:rtl/>
        </w:rPr>
        <w:t>ـ</w:t>
      </w:r>
      <w:r w:rsidRPr="00F6046D">
        <w:rPr>
          <w:rFonts w:cs="B Nazanin"/>
          <w:b/>
          <w:spacing w:val="-4"/>
          <w:szCs w:val="24"/>
          <w:rtl/>
        </w:rPr>
        <w:t>ان و غيره براساس نظر كارفرما بوده و شركت طرف قرارداد حق هيچ</w:t>
      </w:r>
      <w:r w:rsidR="00C11411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گونه اعتراضي ندارد.</w:t>
      </w:r>
    </w:p>
    <w:p w:rsidR="009E4F38" w:rsidRPr="00F6046D" w:rsidRDefault="009E4F38" w:rsidP="00087173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2-</w:t>
      </w:r>
      <w:r w:rsidRPr="00F6046D">
        <w:rPr>
          <w:rFonts w:cs="B Nazanin"/>
          <w:b/>
          <w:spacing w:val="-4"/>
          <w:szCs w:val="24"/>
          <w:rtl/>
        </w:rPr>
        <w:t xml:space="preserve"> رانندگان خودروهاي</w:t>
      </w:r>
      <w:r w:rsidRPr="00F6046D">
        <w:rPr>
          <w:rFonts w:cs="B Nazanin"/>
          <w:b/>
          <w:i/>
          <w:iCs/>
          <w:color w:val="C00000"/>
          <w:spacing w:val="-4"/>
          <w:szCs w:val="24"/>
          <w:rtl/>
        </w:rPr>
        <w:t xml:space="preserve"> موضوع</w:t>
      </w:r>
      <w:r w:rsidRPr="00F6046D">
        <w:rPr>
          <w:rFonts w:cs="B Nazanin"/>
          <w:b/>
          <w:spacing w:val="-4"/>
          <w:szCs w:val="24"/>
          <w:rtl/>
        </w:rPr>
        <w:t xml:space="preserve"> قرارداد </w:t>
      </w:r>
      <w:r w:rsidR="00B46CD4" w:rsidRPr="00F6046D">
        <w:rPr>
          <w:rFonts w:cs="B Nazanin" w:hint="cs"/>
          <w:b/>
          <w:spacing w:val="-4"/>
          <w:szCs w:val="24"/>
          <w:rtl/>
        </w:rPr>
        <w:t>می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بایست</w:t>
      </w:r>
      <w:r w:rsidRPr="00F6046D">
        <w:rPr>
          <w:rFonts w:cs="B Nazanin"/>
          <w:b/>
          <w:spacing w:val="-4"/>
          <w:szCs w:val="24"/>
          <w:rtl/>
        </w:rPr>
        <w:t xml:space="preserve"> در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مسيرهاي تعيين شده تردد نموده و از سواركردن افرادي غير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از كاركنان مرکز خودداري نمايند. ضمناً نصب تابلوهاي تعيين مسير سرويس‌ها در جلو شيشه خودروها الزامي است.   </w:t>
      </w:r>
    </w:p>
    <w:p w:rsidR="009E4F38" w:rsidRPr="00F6046D" w:rsidRDefault="00B46CD4" w:rsidP="000B65EA">
      <w:pPr>
        <w:tabs>
          <w:tab w:val="right" w:pos="282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تبصره(1)</w:t>
      </w:r>
      <w:r w:rsidR="009E4F38"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:</w:t>
      </w:r>
      <w:r w:rsidR="009E4F38" w:rsidRPr="00F6046D">
        <w:rPr>
          <w:rFonts w:cs="B Nazanin" w:hint="cs"/>
          <w:b/>
          <w:bCs w:val="0"/>
          <w:i/>
          <w:iCs/>
          <w:spacing w:val="-4"/>
          <w:szCs w:val="24"/>
          <w:rtl/>
        </w:rPr>
        <w:t xml:space="preserve"> </w:t>
      </w:r>
      <w:r w:rsidR="009E4F38" w:rsidRPr="00F6046D">
        <w:rPr>
          <w:rFonts w:cs="B Nazanin"/>
          <w:b/>
          <w:spacing w:val="-4"/>
          <w:szCs w:val="24"/>
          <w:rtl/>
        </w:rPr>
        <w:t>راننده سرويس هر مسير موظف است موقع سواركردن سرنشينان كارت مخصوص استفاده از سرويس افراد را كنترل سپس اقدام به سواركردن مسافرين نمايد.</w:t>
      </w:r>
    </w:p>
    <w:p w:rsidR="009E4F38" w:rsidRPr="00F6046D" w:rsidRDefault="009E4F38" w:rsidP="00731380">
      <w:pPr>
        <w:tabs>
          <w:tab w:val="num" w:pos="453"/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3-</w:t>
      </w:r>
      <w:r w:rsidRPr="00F6046D">
        <w:rPr>
          <w:rFonts w:cs="B Nazanin"/>
          <w:b/>
          <w:spacing w:val="-4"/>
          <w:szCs w:val="24"/>
          <w:rtl/>
        </w:rPr>
        <w:t xml:space="preserve"> همه خودروها مي‌بايست در هر زمان داراي شرا</w:t>
      </w:r>
      <w:r w:rsidRPr="00F6046D">
        <w:rPr>
          <w:rFonts w:cs="B Nazanin" w:hint="cs"/>
          <w:b/>
          <w:spacing w:val="-4"/>
          <w:szCs w:val="24"/>
          <w:rtl/>
        </w:rPr>
        <w:t>ی</w:t>
      </w:r>
      <w:r w:rsidRPr="00F6046D">
        <w:rPr>
          <w:rFonts w:cs="B Nazanin"/>
          <w:b/>
          <w:spacing w:val="-4"/>
          <w:szCs w:val="24"/>
          <w:rtl/>
        </w:rPr>
        <w:t>ط زير باشد:</w:t>
      </w:r>
    </w:p>
    <w:p w:rsidR="009E4F38" w:rsidRPr="00F6046D" w:rsidRDefault="009E4F38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/>
          <w:b/>
          <w:spacing w:val="-4"/>
          <w:szCs w:val="24"/>
          <w:rtl/>
        </w:rPr>
        <w:t xml:space="preserve">الف: كليه خودروها مي‌بايست واجد شرايط و استانداردهاي مندرج در ماده </w:t>
      </w:r>
      <w:r w:rsidRPr="00F6046D">
        <w:rPr>
          <w:rFonts w:cs="B Nazanin"/>
          <w:b/>
          <w:spacing w:val="-4"/>
          <w:szCs w:val="24"/>
          <w:u w:val="single"/>
          <w:rtl/>
        </w:rPr>
        <w:t>5</w:t>
      </w:r>
      <w:r w:rsidRPr="00F6046D">
        <w:rPr>
          <w:rFonts w:cs="B Nazanin"/>
          <w:b/>
          <w:spacing w:val="-4"/>
          <w:szCs w:val="24"/>
          <w:rtl/>
        </w:rPr>
        <w:t xml:space="preserve"> قانون نحوه جلوگيري از آلودگي هوا مصوب 1374 بوده و داراي برگ معاينه فني و الصاق آن بر شيشه جلو باشند.</w:t>
      </w:r>
    </w:p>
    <w:p w:rsid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</w:rPr>
      </w:pPr>
      <w:r w:rsidRPr="00F6046D">
        <w:rPr>
          <w:rFonts w:cs="B Nazanin"/>
          <w:b/>
          <w:spacing w:val="-4"/>
          <w:szCs w:val="24"/>
          <w:rtl/>
        </w:rPr>
        <w:t xml:space="preserve">ب: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مدل مینی بوس</w:t>
      </w:r>
      <w:r w:rsidR="00B46CD4" w:rsidRPr="00F6046D">
        <w:rPr>
          <w:rFonts w:cs="B Nazanin" w:hint="cs"/>
          <w:b/>
          <w:color w:val="000000" w:themeColor="text1"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ها 80 به بالا و مناسب و مدل ون ها 1386 به بالا و مناسب  باشد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.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(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تشخيص</w:t>
      </w:r>
      <w:r w:rsidRPr="00F6046D">
        <w:rPr>
          <w:rFonts w:cs="B Nazanin"/>
          <w:b/>
          <w:spacing w:val="-4"/>
          <w:szCs w:val="24"/>
          <w:rtl/>
        </w:rPr>
        <w:t xml:space="preserve"> مناسب بودن خودر</w:t>
      </w:r>
      <w:r w:rsidRPr="00F6046D">
        <w:rPr>
          <w:rFonts w:cs="B Nazanin" w:hint="cs"/>
          <w:b/>
          <w:spacing w:val="-4"/>
          <w:szCs w:val="24"/>
          <w:rtl/>
        </w:rPr>
        <w:t>و</w:t>
      </w:r>
      <w:r w:rsidRPr="00F6046D">
        <w:rPr>
          <w:rFonts w:cs="B Nazanin"/>
          <w:b/>
          <w:spacing w:val="-4"/>
          <w:szCs w:val="24"/>
          <w:rtl/>
        </w:rPr>
        <w:t xml:space="preserve">ها به عهده نماينده كارفرما </w:t>
      </w:r>
      <w:r w:rsidRPr="00F6046D">
        <w:rPr>
          <w:rFonts w:cs="B Nazanin"/>
          <w:b/>
          <w:color w:val="000000" w:themeColor="text1"/>
          <w:spacing w:val="-4"/>
          <w:szCs w:val="24"/>
          <w:rtl/>
        </w:rPr>
        <w:t xml:space="preserve">مي‌باشد و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در صورت رد و عدم تأييد هر يك ازخودروها پيمانكار بلافاصله موظف به تعویض آن خودرو بوده</w:t>
      </w:r>
      <w:r w:rsidR="00F55FAA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 xml:space="preserve"> و حق</w:t>
      </w:r>
    </w:p>
    <w:p w:rsidR="00B46CD4" w:rsidRP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  <w:rtl/>
        </w:rPr>
      </w:pP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هيچ</w:t>
      </w:r>
      <w:r w:rsidRPr="00F6046D">
        <w:rPr>
          <w:rFonts w:cs="B Nazanin"/>
          <w:b/>
          <w:color w:val="000000" w:themeColor="text1"/>
          <w:spacing w:val="-100"/>
          <w:szCs w:val="24"/>
          <w:u w:val="single"/>
        </w:rPr>
        <w:t xml:space="preserve">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گونه اعتراضي ندارد</w:t>
      </w:r>
      <w:r w:rsidR="00731380" w:rsidRPr="00F6046D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.</w:t>
      </w:r>
      <w:r w:rsidR="000A4A40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)</w:t>
      </w:r>
    </w:p>
    <w:p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ج: شكل ظاهري سرويس‌ها ب</w:t>
      </w:r>
      <w:r w:rsidR="00B46CD4" w:rsidRPr="00F6046D">
        <w:rPr>
          <w:rFonts w:cs="B Nazanin" w:hint="cs"/>
          <w:b/>
          <w:spacing w:val="-4"/>
          <w:szCs w:val="24"/>
          <w:rtl/>
        </w:rPr>
        <w:t xml:space="preserve">ه </w:t>
      </w:r>
      <w:r w:rsidRPr="00F6046D">
        <w:rPr>
          <w:rFonts w:cs="B Nazanin" w:hint="cs"/>
          <w:b/>
          <w:spacing w:val="-4"/>
          <w:szCs w:val="24"/>
          <w:rtl/>
        </w:rPr>
        <w:t>صورت تصادفي، بتونه شده و غيرمعمولي نباشد.</w:t>
      </w:r>
    </w:p>
    <w:p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د: شيشه‌هاي خودروها كاملاً سالم و تميز باشد.</w:t>
      </w:r>
    </w:p>
    <w:p w:rsidR="00C208BD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bCs w:val="0"/>
          <w:i/>
          <w:iCs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هـ: ظاهرسرويس‌ها مي‌بايست هميشه تميز و داخل آنها نيز ب</w:t>
      </w:r>
      <w:r w:rsidR="00B46CD4" w:rsidRPr="00F6046D">
        <w:rPr>
          <w:rFonts w:cs="B Nazanin" w:hint="cs"/>
          <w:b/>
          <w:spacing w:val="-4"/>
          <w:szCs w:val="24"/>
          <w:rtl/>
        </w:rPr>
        <w:t>ه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طور مرتب نظافت شود</w:t>
      </w:r>
      <w:r w:rsidRPr="00F6046D">
        <w:rPr>
          <w:rFonts w:cs="B Nazanin" w:hint="cs"/>
          <w:b/>
          <w:spacing w:val="-4"/>
          <w:szCs w:val="24"/>
          <w:rtl/>
        </w:rPr>
        <w:t>.</w:t>
      </w:r>
    </w:p>
    <w:p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و: سيستم گرمايش زمستاني خودروها سالم وكاملاً قابل استفاده باشد و تحت هيچ شرايطي جهت گرم كردن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داخل آنها از وسایل گرمائي موقت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 از قبيل كپسـول گازپيك نيكي و غيره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» استفاده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ز: صندلي خودروها كاملاً سالم و روكش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صندلي ها هميشه تميز و مرتب باشد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همه خودروها مي‌بايست داراي كارت بيمه شخص ثالث و ديه و سرنشين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 حداکثر تعهدات مالی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ط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:کلیه خودروها لزوما</w:t>
      </w:r>
      <w:r w:rsidR="003F285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ً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باید مجهز به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تجهیزات ایمنی از قبیل زنجیر چرخ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،کپسول آتش نشانی و...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نماينده پيمانكار بايد هر روز طبق ساعات درخواستي كارفرما در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حضور داشته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2"/>
          <w:szCs w:val="22"/>
          <w:u w:val="none"/>
          <w:rtl/>
        </w:rPr>
        <w:t xml:space="preserve"> باشد.</w:t>
      </w:r>
    </w:p>
    <w:p w:rsidR="00C208BD" w:rsidRPr="00F6046D" w:rsidRDefault="00791889" w:rsidP="00500D1D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lastRenderedPageBreak/>
        <w:t>ک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نسبت به سلامت جسمی راننده و عدم اعتیاد وی به مواد مخدر و ... اطمینان حاصل گردد و همچنین رانندگان می</w:t>
      </w:r>
      <w:r w:rsidR="00500D1D" w:rsidRPr="00F6046D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بایست دارای گواهی عدم سوء پیشینه و عدم اعتیاد باشند.</w:t>
      </w:r>
    </w:p>
    <w:p w:rsidR="00087173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4- كليه خودروها مي بايست رأس ساعت مقرر در مبادي تعيين شده حاضر باشند و چنانچه به هرعلتي خودرویی رأس ساعت</w:t>
      </w:r>
    </w:p>
    <w:p w:rsidR="00EA7BC8" w:rsidRPr="00F6046D" w:rsidRDefault="00C208BD" w:rsidP="00A46BAE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شده در مبدا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حركت حاضر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، </w:t>
      </w:r>
      <w:r w:rsidR="00A46BAE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خودروها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متناسب با شرايط مندرج در بند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«3» شرايط اختصاص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توسط پيمانكار تأمين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مبدا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حركت حاضر و اولين مسافر را سوار خودرو نمايد و بقيه مسير توسط مسافر اولي راهنما</w:t>
      </w:r>
      <w:r w:rsid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خواهد شد.</w:t>
      </w:r>
      <w:r w:rsidR="00EA7BC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</w:p>
    <w:p w:rsidR="00C208BD" w:rsidRPr="00F6046D" w:rsidRDefault="00EA7BC8" w:rsidP="00F6046D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تبصره(2):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در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صورت عدم رعايت هريك از مواد 1 و 2 و 3 و 4 كارفرما مج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از مي</w:t>
      </w:r>
      <w:r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باشد به ازاي هر مورد گ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زارش، به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زان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مبلغ یک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نيمـراه از حق</w:t>
      </w:r>
      <w:r w:rsidR="009409E0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الزحمه دريافتي كسر نموده و تأميـن كـرايه پرداختي سرنشينان سـرويس مذكـور نيز به عهده پيم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انكار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خواهد بود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صورت تکرار بیش از 2 مورد از مبلغ کل آن مسیر </w:t>
      </w:r>
      <w:r w:rsidR="009409E0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20</w:t>
      </w:r>
      <w:r w:rsidR="00445342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%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کسر خواهد شد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9409E0" w:rsidRPr="00F6046D" w:rsidRDefault="009409E0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5- رانندگان سرویس</w:t>
      </w:r>
      <w:r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 حق ندارند به بهانه داشتن سرویس بعدی، کارکنان را مجبور نمایند زودتر از زمان مقرر سوار سرویس شوند و یا برای زودتر رسیدن به سرویس بعدی با سرعت بالا حرکت نمایند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با این عمل خویش جان مسافران را به مخاطره بیاندازند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. در صورت گزارش این موضوع، پیمانکار موظف است با راننده برخورد نموده 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در صورت تکرار، راننده جایگزین را معرفی نماید.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در طول مدت سرويس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حق استفاده از ضبط صوت و </w:t>
      </w:r>
      <w:r w:rsidR="00C208BD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CD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اعم از مجاز و غيرمجاز را ندارند.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مي‌بايست از كشيدن سيگار در داخل خودرو در مدت زمان ارائه خدمت خودداري نمايند.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پیمانکار موظف است ظرف مدت 3 روز قبل از شروع و اجرای قرارداد، وسیله نقلیه مسیرهای مربوطه خود را در پارکینگ </w:t>
      </w:r>
      <w:r w:rsidR="00B14C9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منظور بازدید مناقصه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گزار ارائه نماید.</w:t>
      </w:r>
    </w:p>
    <w:p w:rsidR="00C208BD" w:rsidRPr="00F6046D" w:rsidRDefault="00B17485" w:rsidP="00087173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9-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لیست اسامی رانندگان طرف قرارداد خود را به همراه مشخصات دقیق وسیله نقلیه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مورد استفاده را به مناقصه</w:t>
      </w:r>
      <w:r w:rsidR="00C208BD" w:rsidRPr="00A46BAE">
        <w:rPr>
          <w:rFonts w:cs="B Nazanin" w:hint="cs"/>
          <w:b/>
          <w:spacing w:val="-100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گزار ارائه نماید.</w:t>
      </w:r>
    </w:p>
    <w:p w:rsidR="00C208BD" w:rsidRPr="00F6046D" w:rsidRDefault="00B17485" w:rsidP="00731380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10-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گواهی اشتغال به کار و کسر از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حقوق  را در صورت درخواست پرسنل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، به ایشان ارائه نماید.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11-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متعهد مي‌شود چنانچه خودروهاي تعيين شـده توسط نماينده كارفرما نا مناسب تشخيص داده شده و يا رانندگان آنها از لحاظ اخلاقي مورد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تأیید كارفرما نباشند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ظرف مدت24 ساعت نسبت به تعويض آنها اقدام نمايد. ضمناً ارائه فهرست اسامي رانندگان و مشخصات خودروها به كارفرما الزامي بوده و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تعويض خودروها و رانندگان تعيين شده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مي‌بايست با اطلاع كارفرما باشد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222B26" w:rsidRPr="00F6046D" w:rsidRDefault="00222B26" w:rsidP="005625FB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 w:val="26"/>
          <w:szCs w:val="26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12- </w:t>
      </w:r>
      <w:r w:rsidRPr="005625FB">
        <w:rPr>
          <w:rFonts w:cs="B Nazanin"/>
          <w:b/>
          <w:spacing w:val="-6"/>
          <w:szCs w:val="24"/>
          <w:rtl/>
        </w:rPr>
        <w:t xml:space="preserve">کلیه رانندگان </w:t>
      </w:r>
      <w:r w:rsidRPr="00F6046D">
        <w:rPr>
          <w:rFonts w:cs="B Nazanin"/>
          <w:b/>
          <w:spacing w:val="-4"/>
          <w:szCs w:val="24"/>
          <w:rtl/>
        </w:rPr>
        <w:t>سرویس</w:t>
      </w:r>
      <w:r w:rsidRPr="00A46BAE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 می</w:t>
      </w:r>
      <w:r w:rsidRPr="00A46BAE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بایست </w:t>
      </w:r>
      <w:r w:rsidRPr="005625FB">
        <w:rPr>
          <w:rFonts w:cs="B Nazanin"/>
          <w:b/>
          <w:spacing w:val="-6"/>
          <w:szCs w:val="24"/>
          <w:rtl/>
        </w:rPr>
        <w:t>متأهل</w:t>
      </w:r>
      <w:r w:rsidR="000F31A5" w:rsidRPr="005625FB">
        <w:rPr>
          <w:rFonts w:cs="B Nazanin" w:hint="cs"/>
          <w:b/>
          <w:spacing w:val="-6"/>
          <w:szCs w:val="24"/>
          <w:rtl/>
        </w:rPr>
        <w:t>(حداقل سن رانندگان 23 و حداکثر 65 سال باشد)</w:t>
      </w:r>
      <w:r w:rsidRPr="005625FB">
        <w:rPr>
          <w:rFonts w:cs="B Nazanin"/>
          <w:b/>
          <w:spacing w:val="-6"/>
          <w:szCs w:val="24"/>
          <w:rtl/>
        </w:rPr>
        <w:t>، دارای کارت پایان خدمت سربازی، گواهینامه متناسب با خودروی در اختیار بوده و از سلامت کامل جسمی و روانی جهت انجام وظیفه محوله برخوردار باشند</w:t>
      </w:r>
      <w:r w:rsidRPr="00F6046D">
        <w:rPr>
          <w:rFonts w:cs="B Nazanin"/>
          <w:b/>
          <w:spacing w:val="-4"/>
          <w:szCs w:val="24"/>
          <w:rtl/>
        </w:rPr>
        <w:t xml:space="preserve">. </w:t>
      </w:r>
      <w:r w:rsidRPr="005625FB">
        <w:rPr>
          <w:rFonts w:cs="B Nazanin"/>
          <w:b/>
          <w:spacing w:val="-6"/>
          <w:szCs w:val="24"/>
          <w:u w:val="single"/>
          <w:rtl/>
        </w:rPr>
        <w:t>رعایت کلیه قوانین و مقررات جاری مرکز و ش</w:t>
      </w:r>
      <w:r w:rsidR="00096437" w:rsidRPr="005625FB">
        <w:rPr>
          <w:rFonts w:cs="B Nazanin" w:hint="cs"/>
          <w:b/>
          <w:spacing w:val="-6"/>
          <w:szCs w:val="24"/>
          <w:u w:val="single"/>
          <w:rtl/>
        </w:rPr>
        <w:t>ئ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ونات اخلاقی توسط رانندگان الزامی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 xml:space="preserve">باشد 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 کارفرما از پذیرش رانندگان خاطی معذور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>باشد.</w:t>
      </w:r>
    </w:p>
    <w:p w:rsidR="00222B26" w:rsidRPr="00F6046D" w:rsidRDefault="00222B26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>13-</w:t>
      </w:r>
      <w:r w:rsidRPr="00F6046D">
        <w:rPr>
          <w:rFonts w:cs="B Nazanin"/>
          <w:b/>
          <w:spacing w:val="-4"/>
          <w:szCs w:val="24"/>
          <w:rtl/>
        </w:rPr>
        <w:t xml:space="preserve"> شرکت طرف قرارداد موظف است در صورت نیاز کارفرما نسبت به دریافت و ارائه گواهی عدم اعتیاد و صحت و سلامت جسمی برای کلیه رانندگان خودروها در اسرع وقت اقدام نماید.</w:t>
      </w:r>
    </w:p>
    <w:p w:rsidR="00C208BD" w:rsidRPr="005625FB" w:rsidRDefault="00B17485" w:rsidP="005625FB">
      <w:pPr>
        <w:pStyle w:val="Title"/>
        <w:tabs>
          <w:tab w:val="right" w:pos="909"/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lastRenderedPageBreak/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t>4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جهت نظارت در امر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مطلوب خودروهاي مورد قرارداد يك نفر نماينده ب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جداگانه جهت </w:t>
      </w:r>
      <w:r w:rsidR="00A46BAE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پاسخگویی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موارد مربوط به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ها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تعيين و 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صورت مکتوب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كارفرمايان معرفي نمايند، حضور نماينده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 زمان ارائه خدمات سرویس به کارکنان در مرکز الزامی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می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باشد و عدم حضور در ساعت‌هاي تعيين شده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به منزله تخلف از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مفاد قرارداد محسوب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مي‌گردد.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بديهي است علاوه بر ساعات اعلام شده فوق، نماينده پيمانكار موظف است در 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درخواست كارفرما در مرکز حضور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731380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يابد. </w:t>
      </w:r>
      <w:r w:rsidR="00731380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در غیر این صورت بابت هر روز غیبت نماینده پیمانکار مبلغ 000/200 ریال از صورتحساب ارسالی پیمانکار بابت جریمه کـسر</w:t>
      </w:r>
      <w:r w:rsidR="00ED2025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خواهد شد.</w:t>
      </w:r>
    </w:p>
    <w:p w:rsidR="00C208BD" w:rsidRPr="00F6046D" w:rsidRDefault="00B17485" w:rsidP="005625FB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كارفرما مي‌تواند با رعايت مقررات ضمن هماهنگي با پيمانكار برحسب نياز نسبت به جاب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جا</w:t>
      </w:r>
      <w:r w:rsidR="005625FB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ي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مینی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بوس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01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ون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اقدام نمايد و پيمانكار موظف به اجراي آن خواهد بود.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و تغيير مسير و ساعت حركت سرويس‌ها 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عهده كارفرما بوده و پيمانكار موظف به اجراي آن مي‌باشد. </w:t>
      </w:r>
    </w:p>
    <w:p w:rsidR="00CB1668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1</w:t>
      </w:r>
      <w:r w:rsidR="00222B2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7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براي هر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يك از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خودروها كارت حضور و غياب تهيه نمـوده و در اختيار رانندگان مربوطه قرار دهد تا ساعت ورود و خروج سرويس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 توسط نماينده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پیمانکار در كارت مزبورضبط گردد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درآخر هر ماه پيمانكار مي‌بايست كارت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هاي مذكور را جمع‌آوري نموده و همراه با صورتحساب جهت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تأیید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کارفرما تحويل نمايد. ضمناً كليه رانندگان و سرپرستان مرتبط با موضوع قرارداد كارگران پيمانكار محسوب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شوند و هيچ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رابطه استخدامي يا كارگري با كارفرما نداشته و نخواهند داشت </w:t>
      </w:r>
    </w:p>
    <w:p w:rsidR="00C208BD" w:rsidRPr="005625FB" w:rsidRDefault="00C208BD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پيمانكار متعهد مي‌گردد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الزحمه رانندگان خود را در موعد مقرر پرداخت نموده و پرداخت حقوق منوط به دريافت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 صورت‌حساب از كارفرما نمي‌باشد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ضمناً پيمانكار متعهد گرديد كليه مقررات راجع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قانون تأمين اجتماعي و قانون كار و مقرراتي كه حاكم بر حقوق كار و كارگر باشد از جمله بدون قيد حصر شامل: حق السعي، كارمزد، دستمزد، خسا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رات اخراج، سنوات، پاداش آخر سال، عائله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مندي، اياب و ذهاب، بُن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،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اضافه كار و غيره را رعايت نمايد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پيمانكارمكلف است 2 روز قبل ازشروع قرارداد ضمن معرفي نماينده ليست اسامي رانندگان و خودروهاي مربوطه را جهت تنظيم برنامه كار تحويل كارفرما نمايد.</w:t>
      </w:r>
    </w:p>
    <w:p w:rsidR="00C208BD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تبصره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3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)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:</w:t>
      </w:r>
      <w:r w:rsidR="00FE349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C208BD" w:rsidRPr="00F6046D" w:rsidRDefault="00FE3496" w:rsidP="00731380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9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جبران و پرداخت خسارات وارده احتمالي به تأسيسات و لوازم يا ساختمان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كارفرما كه براثر قصور و يا تقصير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           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A52A28" w:rsidRPr="00F6046D" w:rsidRDefault="00FE3496" w:rsidP="00B4266D">
      <w:pPr>
        <w:pStyle w:val="Title"/>
        <w:tabs>
          <w:tab w:val="right" w:pos="9639"/>
        </w:tabs>
        <w:spacing w:line="276" w:lineRule="auto"/>
        <w:ind w:hanging="142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901C1A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ه(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4):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موظف است در صورت عدم پرداخت صورت وضعيت ماهيانه توسط كارفرما تا </w:t>
      </w:r>
      <w:r w:rsidR="00B4266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3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ماه، توان مالي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جهت ارائه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خدمت را داشته و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اين فاصله نسبت به ارائه خدمت بر اساس مفاد قرارداد اقدام نمايد. </w:t>
      </w:r>
    </w:p>
    <w:p w:rsidR="00C208BD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چنانچه سرويسی رأس ساعت تعيين شده به هر علتي در مبدا حركت حاضر نگردد و يا بیش از حد مجاز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تأخير نمايد پيمانكار موظف به پرداخت هزينه آژانس كاركنان در مسير مورد نظر مي‌باشد، ضمناً كارفرما مجاز است به ازا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هر يك نيمراه غيبت معادل مبلغ دو نيمراه و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ازاي هر سه بار تأخير معادل يك نيمراه از حق‌الزحمه دريافتي پيمانكار كسر ‌نمايد و در صورت تكرار پس از سه مرتبه به صورت تصاعدي از صورتحساب شركت كسر خواهد ش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(لازم به ذكر است حداكثر زمان تأخير مجاز براي هر سرويس 10 دقيقه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باشد)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CB1668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lastRenderedPageBreak/>
        <w:t>21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در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تأخیر، غیبت و یا عدم اجرای تعهدات و اعمال شرایط ذکر شده جهت وسایل نقلیه و رانندگان و یا عدم سرویس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دهی مناسب از سوي برنده مناقصه در طول مدت قرارداد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طوركلي يا جزئي مطابق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 جدول جرائم قرارداد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 جریمه از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مطالبات برنده مناقصه كسرمي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. </w:t>
      </w:r>
    </w:p>
    <w:p w:rsidR="00C208BD" w:rsidRPr="00F6046D" w:rsidRDefault="00731380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22- در ص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ورت تغيير ساعات و ايام كار و يا تغيير در مسيرهاي مربوطه و يا حذف مسير يا مسيرها پيمانكار م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وظف است، در</w:t>
      </w:r>
      <w:r w:rsidR="00FE42E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ساعات و ايام و مسيرهاي جديد نسبت به انتقال كاركنان اقدام نمايد و پيمانكار متعهد است حداكثر 24 ساعت پس از اعلام كتبي كارفرما تغييرات مورد نظر را انجام دهد. بديهي است در ماه مبارك رمضان تغيير ساعت خروج قطعي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بوده كه متعاقباً اعلام خواهد 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خصوص ت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عطيلات ايام نوروزي و ايام تعطيل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انجام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 با نظر كارفرما خواهد بود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CB1668" w:rsidRDefault="00655731" w:rsidP="000A2E53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2</w:t>
      </w:r>
      <w:r w:rsidR="00087173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3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تهيه كارت سوخت و تأمين سهميه گازوئيل و بنزين و مجوز طرح ترافيك براي هر يك از خودروها ب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جداگانه</w:t>
      </w:r>
      <w:r w:rsidR="000A2E5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و قانوني و همچنين هر</w:t>
      </w:r>
      <w:r w:rsidR="00CB1668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افزايش احتمالي مبلغ سوخت در بازار آزاد و همچنين هزينه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هاي لوازم يدكي و غيره كه در ارتباط با موضوع قرارداد باشد، در طول مدت قرارداد به عهده پيمانكار بوده و كارفرما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تعهدي براي ارائه معرفي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نامه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مكاتبات به مراجع ذي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صلاح را نداشته و در اين ارتباط صرفاٌ قرارداد في‌مابين ملاك قرار خواهد گرفت. بنابراين كارفرما 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وجهي از اين بابت علاوه بر 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مبلغ قرارداد پرداخت نخواهد نمود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:rsidR="0089534C" w:rsidRPr="00F6046D" w:rsidRDefault="0089534C" w:rsidP="0089534C">
      <w:pPr>
        <w:tabs>
          <w:tab w:val="left" w:pos="142"/>
        </w:tabs>
        <w:bidi/>
        <w:spacing w:line="276" w:lineRule="auto"/>
        <w:ind w:right="-284"/>
        <w:jc w:val="both"/>
        <w:outlineLvl w:val="0"/>
        <w:rPr>
          <w:rFonts w:cs="B Nazanin"/>
          <w:spacing w:val="-4"/>
          <w:szCs w:val="24"/>
          <w:lang w:eastAsia="zh-CN"/>
        </w:rPr>
      </w:pPr>
      <w:r w:rsidRPr="00F6046D">
        <w:rPr>
          <w:rFonts w:cs="B Nazanin" w:hint="cs"/>
          <w:spacing w:val="-4"/>
          <w:szCs w:val="24"/>
          <w:rtl/>
          <w:lang w:eastAsia="zh-CN"/>
        </w:rPr>
        <w:t>24- شرکت ملزم است کپی کارت ملی رانندگان، کارت ماشین و معاینه فنی خودروهای آنان را تحویل کارفرما دهد.</w:t>
      </w:r>
    </w:p>
    <w:p w:rsidR="00C208BD" w:rsidRPr="00F6046D" w:rsidRDefault="00222B26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</w:rPr>
      </w:pP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</w:t>
      </w:r>
      <w:r w:rsidR="0089534C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-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كارفرما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تواند تا </w:t>
      </w:r>
      <w:r w:rsidR="00FE42E5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50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درصد خط سيرهاي اعلام شده را در طول مدت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قرارداد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اصلاح نموده و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پيمانكار ملزم به رعايت آن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باشد.</w:t>
      </w:r>
    </w:p>
    <w:p w:rsidR="004066A5" w:rsidRPr="00F6046D" w:rsidRDefault="00222B26" w:rsidP="0089534C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أ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ييديه تسويه ماه قبل با راننده</w:t>
      </w:r>
      <w:r w:rsidR="004066A5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خود را جهت پرداخت صورتحساب به بيمارستان اعلام نمايد.</w:t>
      </w:r>
    </w:p>
    <w:p w:rsidR="00CE16CB" w:rsidRPr="00F6046D" w:rsidRDefault="00222B26" w:rsidP="0089534C">
      <w:pPr>
        <w:pStyle w:val="Title"/>
        <w:tabs>
          <w:tab w:val="right" w:pos="639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سرو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F6046D">
        <w:rPr>
          <w:rFonts w:cs="B Nazanin" w:hint="eastAsia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ها موظف م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باشند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حتی در صورت نبودن مسافرین، حضور خود را در مرکز اعلام نمایند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.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در صورتی که به هر دلیلی راننده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ای از ثبت حضور خود غفلت نماید، آن نیمراه غیبت محسوب شده و از کارکرد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شرکت کسر می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گردد.</w:t>
      </w:r>
    </w:p>
    <w:p w:rsidR="00CE16CB" w:rsidRPr="00F6046D" w:rsidRDefault="00CE16CB" w:rsidP="00087173">
      <w:pPr>
        <w:pStyle w:val="Title"/>
        <w:tabs>
          <w:tab w:val="right" w:pos="639"/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</w:p>
    <w:p w:rsidR="004066A5" w:rsidRPr="00F6046D" w:rsidRDefault="004066A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C67BCA" w:rsidRPr="00C67BCA" w:rsidTr="005F18FA">
        <w:trPr>
          <w:trHeight w:val="231"/>
        </w:trPr>
        <w:tc>
          <w:tcPr>
            <w:tcW w:w="3091" w:type="dxa"/>
            <w:vAlign w:val="center"/>
            <w:hideMark/>
          </w:tcPr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Cs w:val="24"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طرف اول:</w:t>
            </w:r>
          </w:p>
          <w:p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Titr"/>
                <w:bCs w:val="0"/>
                <w:spacing w:val="-4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..................................</w:t>
            </w:r>
          </w:p>
          <w:p w:rsidR="00C67BCA" w:rsidRPr="00C67BCA" w:rsidRDefault="00C67BCA" w:rsidP="00C67BCA">
            <w:pPr>
              <w:tabs>
                <w:tab w:val="right" w:pos="8306"/>
              </w:tabs>
              <w:bidi/>
              <w:jc w:val="center"/>
              <w:rPr>
                <w:rFonts w:ascii="Calibri" w:eastAsia="Calibri" w:hAnsi="Calibri" w:cs="B Nazanin"/>
                <w:b/>
                <w:spacing w:val="-4"/>
                <w:sz w:val="18"/>
                <w:szCs w:val="18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  <w:tc>
          <w:tcPr>
            <w:tcW w:w="2943" w:type="dxa"/>
            <w:vAlign w:val="center"/>
            <w:hideMark/>
          </w:tcPr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Cs w:val="24"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مدیر امور مالی:</w:t>
            </w:r>
          </w:p>
          <w:p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</w:rPr>
              <w:t>..................................</w:t>
            </w:r>
          </w:p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  <w:tc>
          <w:tcPr>
            <w:tcW w:w="3089" w:type="dxa"/>
            <w:vAlign w:val="center"/>
            <w:hideMark/>
          </w:tcPr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طرف دوم:</w:t>
            </w:r>
          </w:p>
          <w:p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pacing w:val="-4"/>
                <w:sz w:val="22"/>
                <w:szCs w:val="22"/>
                <w:rtl/>
                <w:lang w:bidi="ar-SA"/>
              </w:rPr>
              <w:t>...................................</w:t>
            </w:r>
          </w:p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</w:tr>
    </w:tbl>
    <w:p w:rsidR="009E4F38" w:rsidRPr="00F6046D" w:rsidRDefault="009E4F38" w:rsidP="00087173">
      <w:pPr>
        <w:tabs>
          <w:tab w:val="left" w:pos="3969"/>
          <w:tab w:val="left" w:pos="7091"/>
        </w:tabs>
        <w:bidi/>
        <w:ind w:left="153"/>
        <w:rPr>
          <w:rFonts w:cs="B Titr"/>
          <w:b/>
          <w:bCs w:val="0"/>
          <w:spacing w:val="-4"/>
          <w:rtl/>
        </w:rPr>
      </w:pPr>
    </w:p>
    <w:sectPr w:rsidR="009E4F38" w:rsidRPr="00F6046D" w:rsidSect="001D6343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709" w:left="1134" w:header="850" w:footer="140" w:gutter="0"/>
      <w:paperSrc w:first="15" w:other="15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730" w:rsidRDefault="005F7730" w:rsidP="00E1460D">
      <w:r>
        <w:separator/>
      </w:r>
    </w:p>
  </w:endnote>
  <w:endnote w:type="continuationSeparator" w:id="0">
    <w:p w:rsidR="005F7730" w:rsidRDefault="005F7730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F0AB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4"/>
      <w:gridCol w:w="3212"/>
      <w:gridCol w:w="3213"/>
    </w:tblGrid>
    <w:tr w:rsidR="00384F7C" w:rsidRPr="00384F7C" w:rsidTr="00B6418F">
      <w:trPr>
        <w:trHeight w:val="708"/>
        <w:jc w:val="center"/>
      </w:trPr>
      <w:tc>
        <w:tcPr>
          <w:tcW w:w="3285" w:type="dxa"/>
          <w:vAlign w:val="center"/>
          <w:hideMark/>
        </w:tcPr>
        <w:p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نماینده کارفرما</w:t>
          </w:r>
        </w:p>
        <w:p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تایید و محل امضا</w:t>
          </w:r>
        </w:p>
      </w:tc>
      <w:tc>
        <w:tcPr>
          <w:tcW w:w="3285" w:type="dxa"/>
          <w:hideMark/>
        </w:tcPr>
        <w:p w:rsidR="00384F7C" w:rsidRPr="00384F7C" w:rsidRDefault="00384F7C" w:rsidP="00384F7C">
          <w:pPr>
            <w:tabs>
              <w:tab w:val="right" w:pos="8306"/>
            </w:tabs>
            <w:bidi/>
            <w:spacing w:after="200" w:line="276" w:lineRule="auto"/>
            <w:jc w:val="center"/>
            <w:rPr>
              <w:rFonts w:ascii="Calibri" w:eastAsia="Calibri" w:hAnsi="Calibri" w:cs="B Nazanin"/>
              <w:b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 xml:space="preserve">شماره صفحه </w:t>
          </w:r>
          <w:r w:rsidRPr="00384F7C">
            <w:rPr>
              <w:rFonts w:ascii="IPT Titr" w:eastAsia="Calibri" w:hAnsi="IPT Titr" w:cs="B Titr" w:hint="cs"/>
              <w:bCs w:val="0"/>
              <w:color w:val="A6A6A6"/>
              <w:sz w:val="22"/>
              <w:szCs w:val="22"/>
              <w:rtl/>
              <w:lang w:bidi="ar-SA"/>
            </w:rPr>
            <w:t>....</w:t>
          </w:r>
        </w:p>
      </w:tc>
      <w:tc>
        <w:tcPr>
          <w:tcW w:w="3285" w:type="dxa"/>
          <w:vAlign w:val="center"/>
          <w:hideMark/>
        </w:tcPr>
        <w:p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قرائت شد مورد قبول است</w:t>
          </w:r>
        </w:p>
        <w:p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محل مهر و امضای شرکت</w:t>
          </w:r>
        </w:p>
      </w:tc>
    </w:tr>
    <w:tr w:rsidR="00384F7C" w:rsidRPr="00384F7C" w:rsidTr="00B6418F">
      <w:trPr>
        <w:jc w:val="center"/>
      </w:trPr>
      <w:tc>
        <w:tcPr>
          <w:tcW w:w="9855" w:type="dxa"/>
          <w:gridSpan w:val="3"/>
          <w:vAlign w:val="center"/>
          <w:hideMark/>
        </w:tcPr>
        <w:p w:rsidR="00384F7C" w:rsidRPr="00384F7C" w:rsidRDefault="00384F7C" w:rsidP="00384F7C">
          <w:pPr>
            <w:tabs>
              <w:tab w:val="center" w:pos="4819"/>
              <w:tab w:val="right" w:pos="9071"/>
            </w:tabs>
            <w:bidi/>
            <w:jc w:val="center"/>
            <w:rPr>
              <w:rFonts w:ascii="IranNastaliq" w:hAnsi="IranNastaliq" w:cs="B Nazanin"/>
              <w:sz w:val="20"/>
            </w:rPr>
          </w:pP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آدرس: تهران </w:t>
          </w:r>
          <w:r w:rsidRPr="00384F7C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خیابان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</w:rPr>
            <w:t xml:space="preserve"> 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اسدآبادي- خیابان بيست و يكم- تلفن: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7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>-88713883 فكس: 88107658</w:t>
          </w:r>
        </w:p>
        <w:p w:rsidR="00384F7C" w:rsidRPr="00384F7C" w:rsidRDefault="00384F7C" w:rsidP="00384F7C">
          <w:pPr>
            <w:tabs>
              <w:tab w:val="center" w:pos="4680"/>
              <w:tab w:val="right" w:pos="9360"/>
            </w:tabs>
            <w:bidi/>
            <w:jc w:val="center"/>
            <w:rPr>
              <w:rFonts w:ascii="Calibri" w:eastAsia="Calibri" w:hAnsi="Calibri" w:cs="Arial"/>
              <w:bCs w:val="0"/>
              <w:sz w:val="18"/>
              <w:szCs w:val="18"/>
              <w:rtl/>
              <w:lang w:bidi="ar-SA"/>
            </w:rPr>
          </w:pPr>
        </w:p>
      </w:tc>
    </w:tr>
  </w:tbl>
  <w:p w:rsidR="00D404C6" w:rsidRPr="00051E40" w:rsidRDefault="00D404C6" w:rsidP="00051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730" w:rsidRDefault="005F7730" w:rsidP="00E1460D">
      <w:r>
        <w:separator/>
      </w:r>
    </w:p>
  </w:footnote>
  <w:footnote w:type="continuationSeparator" w:id="0">
    <w:p w:rsidR="005F7730" w:rsidRDefault="005F7730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3C7A19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-234315</wp:posOffset>
              </wp:positionH>
              <wp:positionV relativeFrom="paragraph">
                <wp:posOffset>-120650</wp:posOffset>
              </wp:positionV>
              <wp:extent cx="6391275" cy="8263890"/>
              <wp:effectExtent l="0" t="0" r="9525" b="0"/>
              <wp:wrapNone/>
              <wp:docPr id="2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91275" cy="8263890"/>
                        <a:chOff x="819" y="91"/>
                        <a:chExt cx="10065" cy="13314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19" y="91"/>
                          <a:ext cx="10065" cy="1350"/>
                          <a:chOff x="1146" y="228"/>
                          <a:chExt cx="10065" cy="1350"/>
                        </a:xfrm>
                      </wpg:grpSpPr>
                      <pic:pic xmlns:pic="http://schemas.openxmlformats.org/drawingml/2006/picture">
                        <pic:nvPicPr>
                          <pic:cNvPr id="4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1" y="228"/>
                            <a:ext cx="1290" cy="10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46" y="228"/>
                            <a:ext cx="2580" cy="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Pr="005F7222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6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8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امور قراردادها    </w:t>
                            </w:r>
                          </w:p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18.45pt;margin-top:-9.5pt;width:503.25pt;height:650.7pt;z-index:251659264" coordorigin="819,91" coordsize="10065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">
              <v:group id="Group 11" o:spid="_x0000_s1027" style="position:absolute;left:819;top:91;width:10065;height:1350" coordorigin="1146,228" coordsize="10065,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921;top:228;width:1290;height:1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1146;top:228;width:258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  <v:textbox>
                    <w:txbxContent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Pr="005F7222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">
                <v:imagedata r:id="rId4" o:title="N3" blacklevel="28180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stroke joinstyle="round"/>
                <o:lock v:ext="edit" shapetype="t"/>
                <v:textbox>
                  <w:txbxContent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امور قراردادها    </w:t>
                      </w:r>
                    </w:p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1129F"/>
    <w:multiLevelType w:val="hybridMultilevel"/>
    <w:tmpl w:val="0FDA9ACA"/>
    <w:lvl w:ilvl="0" w:tplc="526A474A">
      <w:start w:val="7"/>
      <w:numFmt w:val="decimal"/>
      <w:lvlText w:val="%1-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5" w15:restartNumberingAfterBreak="0">
    <w:nsid w:val="4EF435AD"/>
    <w:multiLevelType w:val="hybridMultilevel"/>
    <w:tmpl w:val="589EFEC8"/>
    <w:lvl w:ilvl="0" w:tplc="D4FC78A4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color w:val="auto"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37950"/>
    <w:multiLevelType w:val="hybridMultilevel"/>
    <w:tmpl w:val="0E729776"/>
    <w:lvl w:ilvl="0" w:tplc="42809FE2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7E6846"/>
    <w:multiLevelType w:val="hybridMultilevel"/>
    <w:tmpl w:val="7F848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A62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8F6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4F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90A3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CEDD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76EA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57A1"/>
    <w:rsid w:val="00017891"/>
    <w:rsid w:val="00021066"/>
    <w:rsid w:val="000244A2"/>
    <w:rsid w:val="00024AC5"/>
    <w:rsid w:val="00033D32"/>
    <w:rsid w:val="00035091"/>
    <w:rsid w:val="0005020F"/>
    <w:rsid w:val="00051E40"/>
    <w:rsid w:val="000548DE"/>
    <w:rsid w:val="00055917"/>
    <w:rsid w:val="000652C6"/>
    <w:rsid w:val="00067FAD"/>
    <w:rsid w:val="000742B7"/>
    <w:rsid w:val="00074BB2"/>
    <w:rsid w:val="00075282"/>
    <w:rsid w:val="00080D1B"/>
    <w:rsid w:val="00082C38"/>
    <w:rsid w:val="0008520E"/>
    <w:rsid w:val="00087173"/>
    <w:rsid w:val="00087577"/>
    <w:rsid w:val="00087ECA"/>
    <w:rsid w:val="00093BF7"/>
    <w:rsid w:val="00094B92"/>
    <w:rsid w:val="00094DB4"/>
    <w:rsid w:val="00096437"/>
    <w:rsid w:val="000970BB"/>
    <w:rsid w:val="00097AE5"/>
    <w:rsid w:val="000A2E53"/>
    <w:rsid w:val="000A4A40"/>
    <w:rsid w:val="000A6831"/>
    <w:rsid w:val="000B65EA"/>
    <w:rsid w:val="000C2599"/>
    <w:rsid w:val="000C77D6"/>
    <w:rsid w:val="000E731F"/>
    <w:rsid w:val="000E749D"/>
    <w:rsid w:val="000E7A9C"/>
    <w:rsid w:val="000F31A5"/>
    <w:rsid w:val="000F4650"/>
    <w:rsid w:val="00116E1A"/>
    <w:rsid w:val="001204BB"/>
    <w:rsid w:val="0012158E"/>
    <w:rsid w:val="001242DA"/>
    <w:rsid w:val="001252C1"/>
    <w:rsid w:val="001256CC"/>
    <w:rsid w:val="001320EB"/>
    <w:rsid w:val="001474FB"/>
    <w:rsid w:val="00150980"/>
    <w:rsid w:val="00152590"/>
    <w:rsid w:val="001602FD"/>
    <w:rsid w:val="001626CB"/>
    <w:rsid w:val="001636D8"/>
    <w:rsid w:val="00163A31"/>
    <w:rsid w:val="00164004"/>
    <w:rsid w:val="0016602E"/>
    <w:rsid w:val="001714F0"/>
    <w:rsid w:val="00172D11"/>
    <w:rsid w:val="00172F70"/>
    <w:rsid w:val="00173587"/>
    <w:rsid w:val="00176076"/>
    <w:rsid w:val="00177F35"/>
    <w:rsid w:val="00196FA4"/>
    <w:rsid w:val="001A145F"/>
    <w:rsid w:val="001C06B9"/>
    <w:rsid w:val="001C1174"/>
    <w:rsid w:val="001C5AD8"/>
    <w:rsid w:val="001C5D34"/>
    <w:rsid w:val="001C5F6B"/>
    <w:rsid w:val="001D05B4"/>
    <w:rsid w:val="001D6343"/>
    <w:rsid w:val="001E3BBC"/>
    <w:rsid w:val="001E587F"/>
    <w:rsid w:val="001E7F94"/>
    <w:rsid w:val="001F0A51"/>
    <w:rsid w:val="001F2AF6"/>
    <w:rsid w:val="001F3A71"/>
    <w:rsid w:val="00201562"/>
    <w:rsid w:val="0020744E"/>
    <w:rsid w:val="00213EEF"/>
    <w:rsid w:val="00222B26"/>
    <w:rsid w:val="00230FE4"/>
    <w:rsid w:val="002310AF"/>
    <w:rsid w:val="002348D4"/>
    <w:rsid w:val="002433B2"/>
    <w:rsid w:val="002462B5"/>
    <w:rsid w:val="002526F7"/>
    <w:rsid w:val="0025611C"/>
    <w:rsid w:val="00260B9E"/>
    <w:rsid w:val="00261846"/>
    <w:rsid w:val="00262BCA"/>
    <w:rsid w:val="0026378B"/>
    <w:rsid w:val="00267200"/>
    <w:rsid w:val="00270B91"/>
    <w:rsid w:val="00275637"/>
    <w:rsid w:val="00276DB8"/>
    <w:rsid w:val="002958DB"/>
    <w:rsid w:val="002A0614"/>
    <w:rsid w:val="002B3529"/>
    <w:rsid w:val="002B3DD2"/>
    <w:rsid w:val="002B641D"/>
    <w:rsid w:val="002C739A"/>
    <w:rsid w:val="002C76D3"/>
    <w:rsid w:val="002D1188"/>
    <w:rsid w:val="002D51A1"/>
    <w:rsid w:val="002D53A5"/>
    <w:rsid w:val="002E4EE3"/>
    <w:rsid w:val="002F3532"/>
    <w:rsid w:val="002F4357"/>
    <w:rsid w:val="002F5A7C"/>
    <w:rsid w:val="003100B1"/>
    <w:rsid w:val="00310A7F"/>
    <w:rsid w:val="00310C4C"/>
    <w:rsid w:val="003119EA"/>
    <w:rsid w:val="0031449D"/>
    <w:rsid w:val="00333E60"/>
    <w:rsid w:val="0033413C"/>
    <w:rsid w:val="003402E1"/>
    <w:rsid w:val="003536A6"/>
    <w:rsid w:val="00354C6C"/>
    <w:rsid w:val="003565AC"/>
    <w:rsid w:val="00362400"/>
    <w:rsid w:val="00365AC1"/>
    <w:rsid w:val="00366E3C"/>
    <w:rsid w:val="00370821"/>
    <w:rsid w:val="00372455"/>
    <w:rsid w:val="0037312A"/>
    <w:rsid w:val="003810B9"/>
    <w:rsid w:val="00384F7C"/>
    <w:rsid w:val="0038650B"/>
    <w:rsid w:val="0039444F"/>
    <w:rsid w:val="0039635B"/>
    <w:rsid w:val="003A1809"/>
    <w:rsid w:val="003A69DA"/>
    <w:rsid w:val="003A6C43"/>
    <w:rsid w:val="003A7923"/>
    <w:rsid w:val="003B1606"/>
    <w:rsid w:val="003B3429"/>
    <w:rsid w:val="003C0884"/>
    <w:rsid w:val="003C3266"/>
    <w:rsid w:val="003C68EE"/>
    <w:rsid w:val="003C7A19"/>
    <w:rsid w:val="003F196E"/>
    <w:rsid w:val="003F2855"/>
    <w:rsid w:val="003F657B"/>
    <w:rsid w:val="00404190"/>
    <w:rsid w:val="004066A5"/>
    <w:rsid w:val="00407A00"/>
    <w:rsid w:val="00414CB5"/>
    <w:rsid w:val="00427DB5"/>
    <w:rsid w:val="004324DF"/>
    <w:rsid w:val="00436165"/>
    <w:rsid w:val="004404DE"/>
    <w:rsid w:val="00441F10"/>
    <w:rsid w:val="004420A5"/>
    <w:rsid w:val="00445342"/>
    <w:rsid w:val="00451031"/>
    <w:rsid w:val="0045650A"/>
    <w:rsid w:val="00461FD9"/>
    <w:rsid w:val="00466B21"/>
    <w:rsid w:val="00466C32"/>
    <w:rsid w:val="004710C0"/>
    <w:rsid w:val="00471DEE"/>
    <w:rsid w:val="0048401F"/>
    <w:rsid w:val="00484F67"/>
    <w:rsid w:val="00486D7A"/>
    <w:rsid w:val="004916F9"/>
    <w:rsid w:val="00491A64"/>
    <w:rsid w:val="00497D22"/>
    <w:rsid w:val="004A14E2"/>
    <w:rsid w:val="004B0146"/>
    <w:rsid w:val="004B3E51"/>
    <w:rsid w:val="004C2FC4"/>
    <w:rsid w:val="004C7F51"/>
    <w:rsid w:val="004D1064"/>
    <w:rsid w:val="004D1275"/>
    <w:rsid w:val="004D1EBE"/>
    <w:rsid w:val="004D5970"/>
    <w:rsid w:val="004E0D65"/>
    <w:rsid w:val="004E343E"/>
    <w:rsid w:val="004E5CFF"/>
    <w:rsid w:val="004F3153"/>
    <w:rsid w:val="004F3AD4"/>
    <w:rsid w:val="004F7593"/>
    <w:rsid w:val="00500D1D"/>
    <w:rsid w:val="00500EBF"/>
    <w:rsid w:val="005018DE"/>
    <w:rsid w:val="00502462"/>
    <w:rsid w:val="00520F11"/>
    <w:rsid w:val="005266E2"/>
    <w:rsid w:val="005311E9"/>
    <w:rsid w:val="00531E54"/>
    <w:rsid w:val="00533CE9"/>
    <w:rsid w:val="00536C2D"/>
    <w:rsid w:val="00541310"/>
    <w:rsid w:val="005467AC"/>
    <w:rsid w:val="005515AC"/>
    <w:rsid w:val="00552892"/>
    <w:rsid w:val="005529D5"/>
    <w:rsid w:val="00553095"/>
    <w:rsid w:val="005625FB"/>
    <w:rsid w:val="0057126F"/>
    <w:rsid w:val="0057156C"/>
    <w:rsid w:val="00574ADF"/>
    <w:rsid w:val="005759CB"/>
    <w:rsid w:val="00576A61"/>
    <w:rsid w:val="00576E63"/>
    <w:rsid w:val="00584BF3"/>
    <w:rsid w:val="005854B8"/>
    <w:rsid w:val="00591D0A"/>
    <w:rsid w:val="00592045"/>
    <w:rsid w:val="0059274E"/>
    <w:rsid w:val="00592F96"/>
    <w:rsid w:val="00594CBE"/>
    <w:rsid w:val="005B1B37"/>
    <w:rsid w:val="005B48DE"/>
    <w:rsid w:val="005B7D8E"/>
    <w:rsid w:val="005C3ABF"/>
    <w:rsid w:val="005C62EB"/>
    <w:rsid w:val="005C746B"/>
    <w:rsid w:val="005D0786"/>
    <w:rsid w:val="005D2D25"/>
    <w:rsid w:val="005E1EB3"/>
    <w:rsid w:val="005E205B"/>
    <w:rsid w:val="005E7964"/>
    <w:rsid w:val="005F0AB7"/>
    <w:rsid w:val="005F2D12"/>
    <w:rsid w:val="005F61B3"/>
    <w:rsid w:val="005F7730"/>
    <w:rsid w:val="00610E51"/>
    <w:rsid w:val="006170CF"/>
    <w:rsid w:val="00622787"/>
    <w:rsid w:val="00632072"/>
    <w:rsid w:val="006437AF"/>
    <w:rsid w:val="0065254E"/>
    <w:rsid w:val="00655731"/>
    <w:rsid w:val="00656CAB"/>
    <w:rsid w:val="006619C1"/>
    <w:rsid w:val="006672B5"/>
    <w:rsid w:val="00680C54"/>
    <w:rsid w:val="00680CFE"/>
    <w:rsid w:val="00683D1D"/>
    <w:rsid w:val="00683E23"/>
    <w:rsid w:val="00690C28"/>
    <w:rsid w:val="00690DB3"/>
    <w:rsid w:val="006A4AA5"/>
    <w:rsid w:val="006A6B9A"/>
    <w:rsid w:val="006B0CFC"/>
    <w:rsid w:val="006B5AB4"/>
    <w:rsid w:val="006C218B"/>
    <w:rsid w:val="006D497A"/>
    <w:rsid w:val="006E02D6"/>
    <w:rsid w:val="006E0C75"/>
    <w:rsid w:val="006E7E09"/>
    <w:rsid w:val="006F4DC8"/>
    <w:rsid w:val="006F58F7"/>
    <w:rsid w:val="006F59B2"/>
    <w:rsid w:val="006F7F69"/>
    <w:rsid w:val="0070012F"/>
    <w:rsid w:val="0070210C"/>
    <w:rsid w:val="007073BA"/>
    <w:rsid w:val="007170E7"/>
    <w:rsid w:val="00731380"/>
    <w:rsid w:val="0073226C"/>
    <w:rsid w:val="007420A5"/>
    <w:rsid w:val="00751905"/>
    <w:rsid w:val="00764A63"/>
    <w:rsid w:val="00764C4D"/>
    <w:rsid w:val="00765134"/>
    <w:rsid w:val="00767E22"/>
    <w:rsid w:val="0077171A"/>
    <w:rsid w:val="00775FAE"/>
    <w:rsid w:val="0078022F"/>
    <w:rsid w:val="00781A06"/>
    <w:rsid w:val="00781D32"/>
    <w:rsid w:val="00786509"/>
    <w:rsid w:val="00786B3E"/>
    <w:rsid w:val="0079178D"/>
    <w:rsid w:val="00791889"/>
    <w:rsid w:val="00793464"/>
    <w:rsid w:val="0079522C"/>
    <w:rsid w:val="007B0604"/>
    <w:rsid w:val="007B76E1"/>
    <w:rsid w:val="007B7BF0"/>
    <w:rsid w:val="007C6BA5"/>
    <w:rsid w:val="007D6F98"/>
    <w:rsid w:val="007E043B"/>
    <w:rsid w:val="007E2D86"/>
    <w:rsid w:val="007E7065"/>
    <w:rsid w:val="007F0439"/>
    <w:rsid w:val="007F399B"/>
    <w:rsid w:val="007F3CEE"/>
    <w:rsid w:val="00800733"/>
    <w:rsid w:val="00800D14"/>
    <w:rsid w:val="00801799"/>
    <w:rsid w:val="00802F13"/>
    <w:rsid w:val="0080380B"/>
    <w:rsid w:val="008043BB"/>
    <w:rsid w:val="008059C6"/>
    <w:rsid w:val="00807194"/>
    <w:rsid w:val="00816E70"/>
    <w:rsid w:val="00820187"/>
    <w:rsid w:val="00826139"/>
    <w:rsid w:val="00826CD3"/>
    <w:rsid w:val="00837020"/>
    <w:rsid w:val="008471A8"/>
    <w:rsid w:val="00847659"/>
    <w:rsid w:val="008521FB"/>
    <w:rsid w:val="00853D35"/>
    <w:rsid w:val="00857C9E"/>
    <w:rsid w:val="00861153"/>
    <w:rsid w:val="00863403"/>
    <w:rsid w:val="00866D84"/>
    <w:rsid w:val="00873D3E"/>
    <w:rsid w:val="0088324D"/>
    <w:rsid w:val="008850E3"/>
    <w:rsid w:val="008910E5"/>
    <w:rsid w:val="008912AD"/>
    <w:rsid w:val="0089534C"/>
    <w:rsid w:val="008B0418"/>
    <w:rsid w:val="008C105D"/>
    <w:rsid w:val="008C79F7"/>
    <w:rsid w:val="008D6B5F"/>
    <w:rsid w:val="008D7FB3"/>
    <w:rsid w:val="008E25AD"/>
    <w:rsid w:val="008E33E3"/>
    <w:rsid w:val="008E43B0"/>
    <w:rsid w:val="008E5337"/>
    <w:rsid w:val="008F01A5"/>
    <w:rsid w:val="008F38F6"/>
    <w:rsid w:val="008F4C5D"/>
    <w:rsid w:val="008F65FD"/>
    <w:rsid w:val="00901C1A"/>
    <w:rsid w:val="009114F4"/>
    <w:rsid w:val="00916CCF"/>
    <w:rsid w:val="00920750"/>
    <w:rsid w:val="009225D1"/>
    <w:rsid w:val="00923E24"/>
    <w:rsid w:val="0093397D"/>
    <w:rsid w:val="009356CC"/>
    <w:rsid w:val="009358C9"/>
    <w:rsid w:val="00937C46"/>
    <w:rsid w:val="009409E0"/>
    <w:rsid w:val="00941FC2"/>
    <w:rsid w:val="00955CB5"/>
    <w:rsid w:val="00957873"/>
    <w:rsid w:val="00962F90"/>
    <w:rsid w:val="00966689"/>
    <w:rsid w:val="00967C4C"/>
    <w:rsid w:val="00975877"/>
    <w:rsid w:val="009932C6"/>
    <w:rsid w:val="009976C6"/>
    <w:rsid w:val="009B7D68"/>
    <w:rsid w:val="009D0CE1"/>
    <w:rsid w:val="009D7E91"/>
    <w:rsid w:val="009E2FD0"/>
    <w:rsid w:val="009E43A9"/>
    <w:rsid w:val="009E4F38"/>
    <w:rsid w:val="009E75E0"/>
    <w:rsid w:val="009F2C29"/>
    <w:rsid w:val="009F346D"/>
    <w:rsid w:val="00A02D26"/>
    <w:rsid w:val="00A05295"/>
    <w:rsid w:val="00A05498"/>
    <w:rsid w:val="00A06B4A"/>
    <w:rsid w:val="00A134E1"/>
    <w:rsid w:val="00A1689C"/>
    <w:rsid w:val="00A176FB"/>
    <w:rsid w:val="00A220E3"/>
    <w:rsid w:val="00A23578"/>
    <w:rsid w:val="00A26772"/>
    <w:rsid w:val="00A272B8"/>
    <w:rsid w:val="00A30F9E"/>
    <w:rsid w:val="00A31F63"/>
    <w:rsid w:val="00A33BD4"/>
    <w:rsid w:val="00A3451F"/>
    <w:rsid w:val="00A42D8A"/>
    <w:rsid w:val="00A462AA"/>
    <w:rsid w:val="00A46BAE"/>
    <w:rsid w:val="00A47CA0"/>
    <w:rsid w:val="00A50724"/>
    <w:rsid w:val="00A52A28"/>
    <w:rsid w:val="00A60298"/>
    <w:rsid w:val="00A61C9B"/>
    <w:rsid w:val="00A65199"/>
    <w:rsid w:val="00A8206D"/>
    <w:rsid w:val="00A86D76"/>
    <w:rsid w:val="00A920B7"/>
    <w:rsid w:val="00AA0B06"/>
    <w:rsid w:val="00AA7963"/>
    <w:rsid w:val="00AB72FC"/>
    <w:rsid w:val="00AC3F74"/>
    <w:rsid w:val="00AC4372"/>
    <w:rsid w:val="00AD0F1B"/>
    <w:rsid w:val="00AE225F"/>
    <w:rsid w:val="00AE3E39"/>
    <w:rsid w:val="00AF4C2D"/>
    <w:rsid w:val="00AF5D26"/>
    <w:rsid w:val="00AF6DA3"/>
    <w:rsid w:val="00AF6FEE"/>
    <w:rsid w:val="00B020AC"/>
    <w:rsid w:val="00B03DC3"/>
    <w:rsid w:val="00B04BDE"/>
    <w:rsid w:val="00B105D0"/>
    <w:rsid w:val="00B14C93"/>
    <w:rsid w:val="00B16916"/>
    <w:rsid w:val="00B17485"/>
    <w:rsid w:val="00B2797D"/>
    <w:rsid w:val="00B27EED"/>
    <w:rsid w:val="00B32DDC"/>
    <w:rsid w:val="00B4266D"/>
    <w:rsid w:val="00B46CD4"/>
    <w:rsid w:val="00B55EA5"/>
    <w:rsid w:val="00B67261"/>
    <w:rsid w:val="00B675E7"/>
    <w:rsid w:val="00B7661D"/>
    <w:rsid w:val="00B76C7C"/>
    <w:rsid w:val="00BA2D4B"/>
    <w:rsid w:val="00BA5F18"/>
    <w:rsid w:val="00BA69C0"/>
    <w:rsid w:val="00BA7DB5"/>
    <w:rsid w:val="00BB4D1A"/>
    <w:rsid w:val="00BB6CC1"/>
    <w:rsid w:val="00BC1F23"/>
    <w:rsid w:val="00BC392F"/>
    <w:rsid w:val="00BC65E6"/>
    <w:rsid w:val="00BD3F4B"/>
    <w:rsid w:val="00BD704D"/>
    <w:rsid w:val="00BF1641"/>
    <w:rsid w:val="00C02C7D"/>
    <w:rsid w:val="00C032F7"/>
    <w:rsid w:val="00C0350E"/>
    <w:rsid w:val="00C10AE4"/>
    <w:rsid w:val="00C11411"/>
    <w:rsid w:val="00C11DAE"/>
    <w:rsid w:val="00C17155"/>
    <w:rsid w:val="00C208BD"/>
    <w:rsid w:val="00C250A5"/>
    <w:rsid w:val="00C2527D"/>
    <w:rsid w:val="00C27ADF"/>
    <w:rsid w:val="00C40B9F"/>
    <w:rsid w:val="00C50090"/>
    <w:rsid w:val="00C533C4"/>
    <w:rsid w:val="00C54EF3"/>
    <w:rsid w:val="00C63158"/>
    <w:rsid w:val="00C655BC"/>
    <w:rsid w:val="00C65765"/>
    <w:rsid w:val="00C665DC"/>
    <w:rsid w:val="00C67BCA"/>
    <w:rsid w:val="00C71080"/>
    <w:rsid w:val="00C77BAC"/>
    <w:rsid w:val="00C77D09"/>
    <w:rsid w:val="00C77F2E"/>
    <w:rsid w:val="00C80718"/>
    <w:rsid w:val="00C829EE"/>
    <w:rsid w:val="00C87077"/>
    <w:rsid w:val="00C9188F"/>
    <w:rsid w:val="00C94EA2"/>
    <w:rsid w:val="00C951A0"/>
    <w:rsid w:val="00CA1000"/>
    <w:rsid w:val="00CA31B4"/>
    <w:rsid w:val="00CA4998"/>
    <w:rsid w:val="00CB1668"/>
    <w:rsid w:val="00CB3399"/>
    <w:rsid w:val="00CB65B9"/>
    <w:rsid w:val="00CC2EB9"/>
    <w:rsid w:val="00CD3E91"/>
    <w:rsid w:val="00CD5896"/>
    <w:rsid w:val="00CD7F00"/>
    <w:rsid w:val="00CE16CB"/>
    <w:rsid w:val="00CF0EE7"/>
    <w:rsid w:val="00CF66DE"/>
    <w:rsid w:val="00D0069F"/>
    <w:rsid w:val="00D06E8B"/>
    <w:rsid w:val="00D12AE3"/>
    <w:rsid w:val="00D13241"/>
    <w:rsid w:val="00D143D4"/>
    <w:rsid w:val="00D14570"/>
    <w:rsid w:val="00D16FAB"/>
    <w:rsid w:val="00D26EAF"/>
    <w:rsid w:val="00D3433B"/>
    <w:rsid w:val="00D404C6"/>
    <w:rsid w:val="00D45721"/>
    <w:rsid w:val="00D570F1"/>
    <w:rsid w:val="00D706A9"/>
    <w:rsid w:val="00D7078A"/>
    <w:rsid w:val="00D85B23"/>
    <w:rsid w:val="00D94111"/>
    <w:rsid w:val="00DA0D58"/>
    <w:rsid w:val="00DA4887"/>
    <w:rsid w:val="00DA49FE"/>
    <w:rsid w:val="00DA6DEE"/>
    <w:rsid w:val="00DA721E"/>
    <w:rsid w:val="00DB12E6"/>
    <w:rsid w:val="00DB2AB6"/>
    <w:rsid w:val="00DB3AE9"/>
    <w:rsid w:val="00DB580E"/>
    <w:rsid w:val="00DB7D41"/>
    <w:rsid w:val="00DE1457"/>
    <w:rsid w:val="00DE4022"/>
    <w:rsid w:val="00DE4DD3"/>
    <w:rsid w:val="00DF0065"/>
    <w:rsid w:val="00E03ED3"/>
    <w:rsid w:val="00E0416F"/>
    <w:rsid w:val="00E122D8"/>
    <w:rsid w:val="00E1460D"/>
    <w:rsid w:val="00E15E27"/>
    <w:rsid w:val="00E22AB9"/>
    <w:rsid w:val="00E26702"/>
    <w:rsid w:val="00E346B2"/>
    <w:rsid w:val="00E34BF0"/>
    <w:rsid w:val="00E37DCB"/>
    <w:rsid w:val="00E44AA4"/>
    <w:rsid w:val="00E44F16"/>
    <w:rsid w:val="00E46589"/>
    <w:rsid w:val="00E519D4"/>
    <w:rsid w:val="00E52C53"/>
    <w:rsid w:val="00E554D1"/>
    <w:rsid w:val="00E60788"/>
    <w:rsid w:val="00E630AD"/>
    <w:rsid w:val="00E648A9"/>
    <w:rsid w:val="00E64CD9"/>
    <w:rsid w:val="00E7061B"/>
    <w:rsid w:val="00E83015"/>
    <w:rsid w:val="00E832CE"/>
    <w:rsid w:val="00E868AF"/>
    <w:rsid w:val="00E9593C"/>
    <w:rsid w:val="00EA2EBE"/>
    <w:rsid w:val="00EA3DAC"/>
    <w:rsid w:val="00EA591C"/>
    <w:rsid w:val="00EA7BC8"/>
    <w:rsid w:val="00EB1514"/>
    <w:rsid w:val="00EB5B94"/>
    <w:rsid w:val="00EC79BF"/>
    <w:rsid w:val="00ED2025"/>
    <w:rsid w:val="00ED41CB"/>
    <w:rsid w:val="00EE137A"/>
    <w:rsid w:val="00EE75A5"/>
    <w:rsid w:val="00EF1E81"/>
    <w:rsid w:val="00EF2773"/>
    <w:rsid w:val="00EF6017"/>
    <w:rsid w:val="00EF655D"/>
    <w:rsid w:val="00EF76C4"/>
    <w:rsid w:val="00F000E8"/>
    <w:rsid w:val="00F03B12"/>
    <w:rsid w:val="00F20E43"/>
    <w:rsid w:val="00F212CD"/>
    <w:rsid w:val="00F21B58"/>
    <w:rsid w:val="00F23EB3"/>
    <w:rsid w:val="00F269C2"/>
    <w:rsid w:val="00F37CE0"/>
    <w:rsid w:val="00F41B21"/>
    <w:rsid w:val="00F4521E"/>
    <w:rsid w:val="00F55FAA"/>
    <w:rsid w:val="00F6046D"/>
    <w:rsid w:val="00F634EB"/>
    <w:rsid w:val="00F640E1"/>
    <w:rsid w:val="00F64F29"/>
    <w:rsid w:val="00F677ED"/>
    <w:rsid w:val="00F71F12"/>
    <w:rsid w:val="00F72B7E"/>
    <w:rsid w:val="00F76670"/>
    <w:rsid w:val="00F86DFB"/>
    <w:rsid w:val="00F91D4E"/>
    <w:rsid w:val="00FB46EE"/>
    <w:rsid w:val="00FB5CBA"/>
    <w:rsid w:val="00FB619B"/>
    <w:rsid w:val="00FC407A"/>
    <w:rsid w:val="00FC6D70"/>
    <w:rsid w:val="00FD1B71"/>
    <w:rsid w:val="00FE2E1B"/>
    <w:rsid w:val="00FE3496"/>
    <w:rsid w:val="00FE42E5"/>
    <w:rsid w:val="00FE6854"/>
    <w:rsid w:val="00FE7AB5"/>
    <w:rsid w:val="00FF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1916CA-33DD-4D62-8DE4-4CDBBEE1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A176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176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uiPriority w:val="99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uiPriority w:val="99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32072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3C7A19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E4E69-2402-423D-97B5-7AF55697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0</TotalTime>
  <Pages>4</Pages>
  <Words>1823</Words>
  <Characters>7851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2</cp:revision>
  <cp:lastPrinted>2022-06-02T06:17:00Z</cp:lastPrinted>
  <dcterms:created xsi:type="dcterms:W3CDTF">2023-05-03T07:28:00Z</dcterms:created>
  <dcterms:modified xsi:type="dcterms:W3CDTF">2023-05-03T07:28:00Z</dcterms:modified>
</cp:coreProperties>
</file>